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76CD" w14:textId="44A06D04" w:rsidR="00216692" w:rsidRPr="00971F50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00971F50">
        <w:rPr>
          <w:rFonts w:cs="Arial"/>
        </w:rPr>
        <w:t>Številka:</w:t>
      </w:r>
      <w:r w:rsidR="00FA56AB" w:rsidRPr="00971F50">
        <w:rPr>
          <w:rFonts w:cs="Arial"/>
        </w:rPr>
        <w:t xml:space="preserve"> 4302-0</w:t>
      </w:r>
      <w:r w:rsidR="00971F50" w:rsidRPr="00971F50">
        <w:rPr>
          <w:rFonts w:cs="Arial"/>
        </w:rPr>
        <w:t>010</w:t>
      </w:r>
      <w:r w:rsidR="00FA56AB" w:rsidRPr="00971F50">
        <w:rPr>
          <w:rFonts w:cs="Arial"/>
        </w:rPr>
        <w:t>/202</w:t>
      </w:r>
      <w:r w:rsidR="00971F50" w:rsidRPr="00971F50">
        <w:rPr>
          <w:rFonts w:cs="Arial"/>
        </w:rPr>
        <w:t>6</w:t>
      </w:r>
      <w:r w:rsidR="00FA56AB" w:rsidRPr="00971F50">
        <w:rPr>
          <w:rFonts w:cs="Arial"/>
        </w:rPr>
        <w:t>-2</w:t>
      </w:r>
      <w:r w:rsidRPr="00971F50">
        <w:rPr>
          <w:rFonts w:cs="Arial"/>
        </w:rPr>
        <w:t xml:space="preserve"> </w:t>
      </w:r>
    </w:p>
    <w:p w14:paraId="7C1C8AFC" w14:textId="4F058253" w:rsidR="00216692" w:rsidRPr="00535B1B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00971F50">
        <w:rPr>
          <w:rFonts w:cs="Arial"/>
        </w:rPr>
        <w:t>JN BR:</w:t>
      </w:r>
      <w:r w:rsidR="00FA56AB" w:rsidRPr="00971F50">
        <w:t xml:space="preserve"> </w:t>
      </w:r>
      <w:r w:rsidR="00FA56AB" w:rsidRPr="00971F50">
        <w:rPr>
          <w:rFonts w:cs="Arial"/>
        </w:rPr>
        <w:t>202</w:t>
      </w:r>
      <w:r w:rsidR="00971F50" w:rsidRPr="00971F50">
        <w:rPr>
          <w:rFonts w:cs="Arial"/>
        </w:rPr>
        <w:t>6</w:t>
      </w:r>
      <w:r w:rsidR="00FA56AB" w:rsidRPr="00971F50">
        <w:rPr>
          <w:rFonts w:cs="Arial"/>
        </w:rPr>
        <w:t>-</w:t>
      </w:r>
      <w:r w:rsidR="00971F50" w:rsidRPr="00971F50">
        <w:rPr>
          <w:rFonts w:cs="Arial"/>
        </w:rPr>
        <w:t>146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10E6B235" w:rsidR="00216692" w:rsidRDefault="00216692" w:rsidP="00216692">
      <w:pPr>
        <w:tabs>
          <w:tab w:val="left" w:pos="1083"/>
        </w:tabs>
        <w:rPr>
          <w:rFonts w:cs="Arial"/>
        </w:rPr>
      </w:pPr>
    </w:p>
    <w:p w14:paraId="7D4F4835" w14:textId="77777777" w:rsidR="00FA56AB" w:rsidRPr="00080520" w:rsidRDefault="00FA56A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43D6E603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iz </w:t>
      </w:r>
      <w:r w:rsidR="00EF0583">
        <w:rPr>
          <w:rFonts w:cs="Arial"/>
        </w:rPr>
        <w:t xml:space="preserve">točke 2.C.a) (Reference ponudnika) </w:t>
      </w:r>
      <w:r>
        <w:rPr>
          <w:rFonts w:cs="Arial"/>
        </w:rPr>
        <w:t>obrazca OBR – 2.06 (Pogoji za ugotavljanje sposobnosti in usposobljenosti ponudnika)</w:t>
      </w: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80"/>
        <w:gridCol w:w="2843"/>
        <w:gridCol w:w="1353"/>
        <w:gridCol w:w="2301"/>
        <w:gridCol w:w="3105"/>
        <w:gridCol w:w="1418"/>
        <w:gridCol w:w="1559"/>
      </w:tblGrid>
      <w:tr w:rsidR="004043FC" w:rsidRPr="00080520" w14:paraId="54128B4C" w14:textId="12207612" w:rsidTr="006B3B1B">
        <w:trPr>
          <w:trHeight w:val="562"/>
        </w:trPr>
        <w:tc>
          <w:tcPr>
            <w:tcW w:w="567" w:type="dxa"/>
            <w:vAlign w:val="center"/>
          </w:tcPr>
          <w:p w14:paraId="7393786C" w14:textId="77777777" w:rsidR="004043FC" w:rsidRPr="001A5069" w:rsidRDefault="004043FC" w:rsidP="004043F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880" w:type="dxa"/>
          </w:tcPr>
          <w:p w14:paraId="7CC6E506" w14:textId="77777777" w:rsidR="00081A17" w:rsidRDefault="004043FC" w:rsidP="004043F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Naročnik oz. investitor </w:t>
            </w:r>
          </w:p>
          <w:p w14:paraId="7B7FB91F" w14:textId="131A8E04" w:rsidR="004043FC" w:rsidRPr="001A5069" w:rsidRDefault="004043FC" w:rsidP="004043FC">
            <w:pPr>
              <w:jc w:val="center"/>
              <w:rPr>
                <w:rFonts w:cs="Arial"/>
              </w:rPr>
            </w:pPr>
            <w:r w:rsidRPr="00081A1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2843" w:type="dxa"/>
          </w:tcPr>
          <w:p w14:paraId="29C55A00" w14:textId="77777777" w:rsidR="00081A17" w:rsidRDefault="004043FC" w:rsidP="004043F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Odgovorna oseba naročnika za naročilo </w:t>
            </w:r>
          </w:p>
          <w:p w14:paraId="6DEDDE0F" w14:textId="40DAED10" w:rsidR="004043FC" w:rsidRPr="001A5069" w:rsidRDefault="004043FC" w:rsidP="004043FC">
            <w:pPr>
              <w:jc w:val="center"/>
              <w:rPr>
                <w:rFonts w:cs="Arial"/>
              </w:rPr>
            </w:pPr>
            <w:r w:rsidRPr="00081A1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353" w:type="dxa"/>
          </w:tcPr>
          <w:p w14:paraId="596CD2C5" w14:textId="77777777" w:rsidR="004043FC" w:rsidRPr="001A5069" w:rsidRDefault="004043FC" w:rsidP="004043F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301" w:type="dxa"/>
          </w:tcPr>
          <w:p w14:paraId="3EDEAA01" w14:textId="77777777" w:rsidR="004043FC" w:rsidRPr="001A5069" w:rsidRDefault="004043FC" w:rsidP="004043F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Naziv storitve </w:t>
            </w:r>
            <w:r w:rsidRPr="001A5069">
              <w:rPr>
                <w:rFonts w:cs="Arial"/>
              </w:rPr>
              <w:t xml:space="preserve">in vrsta </w:t>
            </w:r>
            <w:r>
              <w:rPr>
                <w:rFonts w:cs="Arial"/>
              </w:rPr>
              <w:t>storitve</w:t>
            </w:r>
          </w:p>
        </w:tc>
        <w:tc>
          <w:tcPr>
            <w:tcW w:w="3105" w:type="dxa"/>
          </w:tcPr>
          <w:p w14:paraId="7484A6A7" w14:textId="25F0F6E6" w:rsidR="004043FC" w:rsidRPr="00FA56AB" w:rsidRDefault="004043FC" w:rsidP="004043F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Količina po posamezni kontroli 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(v tonah,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m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  <w:vertAlign w:val="superscript"/>
              </w:rPr>
              <w:t>3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št. živih živali)</w:t>
            </w:r>
            <w:r>
              <w:rPr>
                <w:rFonts w:cs="Arial"/>
              </w:rPr>
              <w:t xml:space="preserve"> oz. vrednost blaga v EUR brez DDV po posamezni kontroli oz. pregledu</w:t>
            </w:r>
          </w:p>
        </w:tc>
        <w:tc>
          <w:tcPr>
            <w:tcW w:w="1418" w:type="dxa"/>
          </w:tcPr>
          <w:p w14:paraId="1FFA4C55" w14:textId="5D57F7B4" w:rsidR="004043FC" w:rsidRDefault="004043FC" w:rsidP="004043F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Datum zaključene posamezne storitve </w:t>
            </w:r>
          </w:p>
          <w:p w14:paraId="604F0F80" w14:textId="77777777" w:rsidR="004043FC" w:rsidRPr="001A5069" w:rsidRDefault="004043FC" w:rsidP="004043FC">
            <w:pPr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14:paraId="1611E2DE" w14:textId="22CCF4E6" w:rsidR="00A66984" w:rsidRDefault="00A66984" w:rsidP="00A6698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Št. </w:t>
            </w:r>
            <w:r w:rsidR="00FA09AC">
              <w:rPr>
                <w:rFonts w:cs="Arial"/>
              </w:rPr>
              <w:t>S</w:t>
            </w:r>
            <w:r>
              <w:rPr>
                <w:rFonts w:cs="Arial"/>
              </w:rPr>
              <w:t>klopa</w:t>
            </w:r>
          </w:p>
          <w:p w14:paraId="0DF993C4" w14:textId="27FDD5BA" w:rsidR="00FA09AC" w:rsidRPr="003751D4" w:rsidRDefault="00FA09AC" w:rsidP="00A66984">
            <w:pPr>
              <w:jc w:val="center"/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</w:pPr>
            <w:r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3751D4"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ponudnik </w:t>
            </w:r>
            <w:r w:rsidR="00821304"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navede na kateri sklop</w:t>
            </w:r>
            <w:r w:rsidR="003751D4"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po tem JN se referenca nanaša) </w:t>
            </w:r>
            <w:r w:rsidR="00821304" w:rsidRPr="003751D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025E56FA" w14:textId="77777777" w:rsidR="004043FC" w:rsidRDefault="004043FC" w:rsidP="004043FC">
            <w:pPr>
              <w:ind w:right="1513"/>
              <w:jc w:val="center"/>
              <w:rPr>
                <w:rFonts w:cs="Arial"/>
              </w:rPr>
            </w:pPr>
          </w:p>
        </w:tc>
      </w:tr>
      <w:tr w:rsidR="004043FC" w:rsidRPr="00080520" w14:paraId="6C0D952F" w14:textId="3171CB75" w:rsidTr="006B3B1B">
        <w:trPr>
          <w:trHeight w:val="371"/>
        </w:trPr>
        <w:tc>
          <w:tcPr>
            <w:tcW w:w="567" w:type="dxa"/>
          </w:tcPr>
          <w:p w14:paraId="6676CEBB" w14:textId="77777777" w:rsidR="004043FC" w:rsidRPr="00080520" w:rsidRDefault="004043FC" w:rsidP="004043FC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76E5B9E4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880" w:type="dxa"/>
          </w:tcPr>
          <w:p w14:paraId="6619577D" w14:textId="77777777" w:rsidR="004043FC" w:rsidRDefault="004043FC" w:rsidP="004043FC">
            <w:pPr>
              <w:rPr>
                <w:rFonts w:cs="Arial"/>
              </w:rPr>
            </w:pPr>
          </w:p>
          <w:p w14:paraId="753E3365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6E46937D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24950E89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055B5572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3105" w:type="dxa"/>
          </w:tcPr>
          <w:p w14:paraId="1BE9A852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6DEB0437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7597132E" w14:textId="77777777" w:rsidR="004043FC" w:rsidRPr="00080520" w:rsidRDefault="004043FC" w:rsidP="004043FC">
            <w:pPr>
              <w:ind w:right="1513"/>
              <w:rPr>
                <w:rFonts w:cs="Arial"/>
              </w:rPr>
            </w:pPr>
          </w:p>
        </w:tc>
      </w:tr>
      <w:tr w:rsidR="004043FC" w:rsidRPr="00080520" w14:paraId="5F32D5D8" w14:textId="60614BDD" w:rsidTr="006B3B1B">
        <w:trPr>
          <w:trHeight w:val="371"/>
        </w:trPr>
        <w:tc>
          <w:tcPr>
            <w:tcW w:w="567" w:type="dxa"/>
          </w:tcPr>
          <w:p w14:paraId="602118CB" w14:textId="77777777" w:rsidR="004043FC" w:rsidRPr="00080520" w:rsidRDefault="004043FC" w:rsidP="004043FC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0C11329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880" w:type="dxa"/>
          </w:tcPr>
          <w:p w14:paraId="3A090FEB" w14:textId="77777777" w:rsidR="004043FC" w:rsidRDefault="004043FC" w:rsidP="004043FC">
            <w:pPr>
              <w:rPr>
                <w:rFonts w:cs="Arial"/>
              </w:rPr>
            </w:pPr>
          </w:p>
          <w:p w14:paraId="08B48650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109159AC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3329CE36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65D8C655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3105" w:type="dxa"/>
          </w:tcPr>
          <w:p w14:paraId="483D871E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7B755460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FA858B2" w14:textId="77777777" w:rsidR="004043FC" w:rsidRPr="00080520" w:rsidRDefault="004043FC" w:rsidP="004043FC">
            <w:pPr>
              <w:ind w:right="1513"/>
              <w:rPr>
                <w:rFonts w:cs="Arial"/>
              </w:rPr>
            </w:pPr>
          </w:p>
        </w:tc>
      </w:tr>
      <w:tr w:rsidR="004043FC" w:rsidRPr="00080520" w14:paraId="74EC39E4" w14:textId="4473AA11" w:rsidTr="006B3B1B">
        <w:trPr>
          <w:trHeight w:val="371"/>
        </w:trPr>
        <w:tc>
          <w:tcPr>
            <w:tcW w:w="567" w:type="dxa"/>
          </w:tcPr>
          <w:p w14:paraId="3C4299C2" w14:textId="77777777" w:rsidR="004043FC" w:rsidRPr="00080520" w:rsidRDefault="004043FC" w:rsidP="004043FC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2117C98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880" w:type="dxa"/>
          </w:tcPr>
          <w:p w14:paraId="53E5BA3F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2F26D35C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7F874D68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04B17895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3105" w:type="dxa"/>
          </w:tcPr>
          <w:p w14:paraId="276BB1E4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69942F6C" w14:textId="77777777" w:rsidR="004043FC" w:rsidRPr="00080520" w:rsidRDefault="004043FC" w:rsidP="004043FC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4501523" w14:textId="77777777" w:rsidR="004043FC" w:rsidRPr="00080520" w:rsidRDefault="004043FC" w:rsidP="004043FC">
            <w:pPr>
              <w:ind w:right="1513"/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7592DDE6" w14:textId="77777777" w:rsidR="00216692" w:rsidRDefault="00216692" w:rsidP="00216692">
      <w:pPr>
        <w:jc w:val="both"/>
        <w:rPr>
          <w:rFonts w:cs="Arial"/>
          <w:i/>
        </w:rPr>
      </w:pPr>
    </w:p>
    <w:p w14:paraId="64071ECE" w14:textId="77777777" w:rsidR="00FA56AB" w:rsidRDefault="00FA56AB" w:rsidP="00FA56AB">
      <w:pPr>
        <w:jc w:val="both"/>
        <w:rPr>
          <w:rFonts w:cs="Arial"/>
          <w:i/>
        </w:rPr>
      </w:pPr>
    </w:p>
    <w:p w14:paraId="1E575F6E" w14:textId="77777777" w:rsidR="00FA56AB" w:rsidRDefault="00FA56AB" w:rsidP="00FA56AB">
      <w:pPr>
        <w:jc w:val="both"/>
        <w:rPr>
          <w:rFonts w:cs="Arial"/>
          <w:i/>
        </w:rPr>
      </w:pPr>
    </w:p>
    <w:p w14:paraId="2A7CB2B2" w14:textId="7CF1895A" w:rsidR="00ED5254" w:rsidRPr="006B3B1B" w:rsidRDefault="00FA56AB" w:rsidP="00FA56AB">
      <w:pPr>
        <w:jc w:val="both"/>
        <w:rPr>
          <w:i/>
        </w:rPr>
      </w:pPr>
      <w:r>
        <w:rPr>
          <w:rFonts w:cs="Arial"/>
          <w:i/>
        </w:rPr>
        <w:t>Obrazec mora</w:t>
      </w:r>
      <w:r w:rsidRPr="0091751F">
        <w:rPr>
          <w:rFonts w:cs="Arial"/>
          <w:i/>
        </w:rPr>
        <w:t xml:space="preserve"> izpolniti </w:t>
      </w:r>
      <w:r>
        <w:rPr>
          <w:rFonts w:cs="Arial"/>
          <w:i/>
        </w:rPr>
        <w:t xml:space="preserve">tisto sodelujoče podjetje, ki navaja svoje reference (ponudnik in/ali </w:t>
      </w:r>
      <w:proofErr w:type="spellStart"/>
      <w:r>
        <w:rPr>
          <w:rFonts w:cs="Arial"/>
          <w:i/>
        </w:rPr>
        <w:t>soponudnik</w:t>
      </w:r>
      <w:proofErr w:type="spellEnd"/>
      <w:r>
        <w:rPr>
          <w:rFonts w:cs="Arial"/>
          <w:i/>
        </w:rPr>
        <w:t>)</w:t>
      </w:r>
      <w:r w:rsidRPr="0091751F">
        <w:rPr>
          <w:rFonts w:cs="Arial"/>
          <w:i/>
        </w:rPr>
        <w:t>, zato se ga razmnoži. Ta obrazec je sestavni del in priloga ponudbe.</w:t>
      </w:r>
    </w:p>
    <w:sectPr w:rsidR="00ED5254" w:rsidRPr="006B3B1B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1A85" w14:textId="77777777" w:rsidR="00570618" w:rsidRDefault="00570618">
      <w:r>
        <w:separator/>
      </w:r>
    </w:p>
  </w:endnote>
  <w:endnote w:type="continuationSeparator" w:id="0">
    <w:p w14:paraId="5E4BBBCF" w14:textId="77777777" w:rsidR="00570618" w:rsidRDefault="0057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46D5CF3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F058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F058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3E32088E" w14:textId="6E2D0F6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058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058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DFA2" w14:textId="77777777" w:rsidR="00570618" w:rsidRDefault="00570618">
      <w:r>
        <w:separator/>
      </w:r>
    </w:p>
  </w:footnote>
  <w:footnote w:type="continuationSeparator" w:id="0">
    <w:p w14:paraId="64564C20" w14:textId="77777777" w:rsidR="00570618" w:rsidRDefault="00570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3D8E4326" w14:textId="2D97A77F" w:rsidR="00C0552D" w:rsidRPr="00E81617" w:rsidRDefault="00E8161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0CC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07913195">
    <w:abstractNumId w:val="4"/>
  </w:num>
  <w:num w:numId="2" w16cid:durableId="2021227973">
    <w:abstractNumId w:val="6"/>
  </w:num>
  <w:num w:numId="3" w16cid:durableId="1382943377">
    <w:abstractNumId w:val="3"/>
  </w:num>
  <w:num w:numId="4" w16cid:durableId="299041384">
    <w:abstractNumId w:val="1"/>
  </w:num>
  <w:num w:numId="5" w16cid:durableId="1691056677">
    <w:abstractNumId w:val="5"/>
  </w:num>
  <w:num w:numId="6" w16cid:durableId="1451629742">
    <w:abstractNumId w:val="0"/>
  </w:num>
  <w:num w:numId="7" w16cid:durableId="575749440">
    <w:abstractNumId w:val="8"/>
  </w:num>
  <w:num w:numId="8" w16cid:durableId="1132672796">
    <w:abstractNumId w:val="7"/>
  </w:num>
  <w:num w:numId="9" w16cid:durableId="260796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81A17"/>
    <w:rsid w:val="00096243"/>
    <w:rsid w:val="00096BE4"/>
    <w:rsid w:val="000A6DA0"/>
    <w:rsid w:val="000B59C4"/>
    <w:rsid w:val="000C23A5"/>
    <w:rsid w:val="000C4583"/>
    <w:rsid w:val="000C5B2B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348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C77E6"/>
    <w:rsid w:val="001D16E0"/>
    <w:rsid w:val="001D694D"/>
    <w:rsid w:val="001F2388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363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55C3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751D4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43FC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D6EF4"/>
    <w:rsid w:val="004E5044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0618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B3B1B"/>
    <w:rsid w:val="006D42E9"/>
    <w:rsid w:val="006D59F7"/>
    <w:rsid w:val="006E321C"/>
    <w:rsid w:val="006E377F"/>
    <w:rsid w:val="006E5B0D"/>
    <w:rsid w:val="006E67AF"/>
    <w:rsid w:val="006F104A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1304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27F2C"/>
    <w:rsid w:val="00941B2D"/>
    <w:rsid w:val="00945B2B"/>
    <w:rsid w:val="00946104"/>
    <w:rsid w:val="009514DD"/>
    <w:rsid w:val="0095198A"/>
    <w:rsid w:val="00953938"/>
    <w:rsid w:val="00965BB4"/>
    <w:rsid w:val="00971F50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66984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35DB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E41E6"/>
    <w:rsid w:val="00CF12FC"/>
    <w:rsid w:val="00D057B4"/>
    <w:rsid w:val="00D05C1E"/>
    <w:rsid w:val="00D06278"/>
    <w:rsid w:val="00D100F6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058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09AC"/>
    <w:rsid w:val="00FA340B"/>
    <w:rsid w:val="00FA493D"/>
    <w:rsid w:val="00FA49F8"/>
    <w:rsid w:val="00FA56AB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C319C3-A1BC-4C27-82A6-E419E3269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60B4CB9A-B89F-4766-B58E-A4B808054D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</TotalTime>
  <Pages>1</Pages>
  <Words>177</Words>
  <Characters>1012</Characters>
  <Application>Microsoft Office Word</Application>
  <DocSecurity>0</DocSecurity>
  <Lines>8</Lines>
  <Paragraphs>2</Paragraphs>
  <ScaleCrop>false</ScaleCrop>
  <Company>ZRSBR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69</cp:revision>
  <cp:lastPrinted>2024-10-01T08:50:00Z</cp:lastPrinted>
  <dcterms:created xsi:type="dcterms:W3CDTF">2015-08-19T11:27:00Z</dcterms:created>
  <dcterms:modified xsi:type="dcterms:W3CDTF">2026-03-18T13:35:00Z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